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8C07522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982EA7">
        <w:rPr>
          <w:rFonts w:cstheme="minorHAnsi"/>
          <w:b/>
          <w:szCs w:val="18"/>
        </w:rPr>
        <w:t xml:space="preserve"> 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5D57D142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846D06" w:rsidRPr="009E5564">
        <w:rPr>
          <w:rFonts w:cstheme="minorHAnsi"/>
          <w:noProof/>
          <w:szCs w:val="18"/>
          <w:lang w:eastAsia="pl-PL"/>
        </w:rPr>
        <w:t>POST/DYS/OW/GZ/01213/2026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846D06" w:rsidRPr="009E55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4B807542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846D06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4EC78D18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846D06" w:rsidRPr="009E55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28D47EBF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846D06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846D06" w:rsidRPr="009E55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1496A1C3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846D06" w:rsidRPr="009E55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846D06" w:rsidRPr="009E5564">
        <w:rPr>
          <w:rFonts w:cstheme="minorHAnsi"/>
          <w:b/>
          <w:noProof/>
        </w:rPr>
        <w:t>POST/DYS/OW/GZ/01213/2026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429A84FA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846D06" w:rsidRPr="009E5564">
        <w:rPr>
          <w:rFonts w:cstheme="minorHAnsi"/>
          <w:noProof/>
          <w:lang w:eastAsia="pl-PL"/>
        </w:rPr>
        <w:t>POST/DYS/OW/GZ/01213/2026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846D06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11E29C6D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846D06" w:rsidRPr="009E5564">
        <w:rPr>
          <w:rFonts w:cstheme="minorHAnsi"/>
          <w:noProof/>
          <w:lang w:eastAsia="pl-PL"/>
        </w:rPr>
        <w:t>POST/DYS/OW/GZ/01213/2026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846D06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25B59167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846D06" w:rsidRPr="009E5564">
        <w:rPr>
          <w:rFonts w:cstheme="minorHAnsi"/>
          <w:noProof/>
          <w:lang w:eastAsia="pl-PL"/>
        </w:rPr>
        <w:t>POST/DYS/OW/GZ/01213/2026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846D06" w:rsidRPr="009E55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27CFA7DE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846D06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Legionowo obszar nr R21b: Miasto Nowy Dwór Mazowiecki, Gmina Leoncin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79E4ADD7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846D06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POST/DYS/OW/GZ/01213/2026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1D14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2EA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4699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5193</Words>
  <Characters>31159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2026-04-07T08:39:00Z</dcterms:created>
  <dcterms:modified xsi:type="dcterms:W3CDTF">2026-04-07T10:35:00Z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